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2CB54" w14:textId="77777777" w:rsidR="00C06293" w:rsidRDefault="00C06293" w:rsidP="00C0629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KYRKLAND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07F3127" w14:textId="77777777" w:rsidR="00C06293" w:rsidRDefault="00C06293" w:rsidP="00C0629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Wheatcroft, Derbyshire. Husbandman.</w:t>
      </w:r>
    </w:p>
    <w:p w14:paraId="3A8D84A1" w14:textId="77777777" w:rsidR="00C06293" w:rsidRDefault="00C06293" w:rsidP="00C06293">
      <w:pPr>
        <w:pStyle w:val="NoSpacing"/>
        <w:jc w:val="both"/>
        <w:rPr>
          <w:rFonts w:cs="Times New Roman"/>
          <w:szCs w:val="24"/>
        </w:rPr>
      </w:pPr>
    </w:p>
    <w:p w14:paraId="6225D7B2" w14:textId="77777777" w:rsidR="00C06293" w:rsidRDefault="00C06293" w:rsidP="00C06293">
      <w:pPr>
        <w:pStyle w:val="NoSpacing"/>
        <w:jc w:val="both"/>
        <w:rPr>
          <w:rFonts w:cs="Times New Roman"/>
          <w:szCs w:val="24"/>
        </w:rPr>
      </w:pPr>
    </w:p>
    <w:p w14:paraId="60D0C53E" w14:textId="77777777" w:rsidR="00C06293" w:rsidRDefault="00C06293" w:rsidP="00C0629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Robert Revell of Higham(q.v.) brought a plaint of debt against him.</w:t>
      </w:r>
    </w:p>
    <w:p w14:paraId="442BC5D9" w14:textId="77777777" w:rsidR="00C06293" w:rsidRDefault="00C06293" w:rsidP="00C0629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E51E601" w14:textId="77777777" w:rsidR="00C06293" w:rsidRDefault="00C06293" w:rsidP="00C06293">
      <w:pPr>
        <w:pStyle w:val="NoSpacing"/>
        <w:jc w:val="both"/>
        <w:rPr>
          <w:rFonts w:cs="Times New Roman"/>
          <w:szCs w:val="24"/>
        </w:rPr>
      </w:pPr>
    </w:p>
    <w:p w14:paraId="06F19BD8" w14:textId="77777777" w:rsidR="00C06293" w:rsidRDefault="00C06293" w:rsidP="00C06293">
      <w:pPr>
        <w:pStyle w:val="NoSpacing"/>
        <w:jc w:val="both"/>
        <w:rPr>
          <w:rFonts w:cs="Times New Roman"/>
          <w:szCs w:val="24"/>
        </w:rPr>
      </w:pPr>
    </w:p>
    <w:p w14:paraId="7DF45B06" w14:textId="77777777" w:rsidR="00C06293" w:rsidRDefault="00C06293" w:rsidP="00C0629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26 September 2023</w:t>
      </w:r>
    </w:p>
    <w:p w14:paraId="2DD1543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9063A" w14:textId="77777777" w:rsidR="00C06293" w:rsidRDefault="00C06293" w:rsidP="009139A6">
      <w:r>
        <w:separator/>
      </w:r>
    </w:p>
  </w:endnote>
  <w:endnote w:type="continuationSeparator" w:id="0">
    <w:p w14:paraId="33FF7862" w14:textId="77777777" w:rsidR="00C06293" w:rsidRDefault="00C062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10E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6A4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53C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7ED9C" w14:textId="77777777" w:rsidR="00C06293" w:rsidRDefault="00C06293" w:rsidP="009139A6">
      <w:r>
        <w:separator/>
      </w:r>
    </w:p>
  </w:footnote>
  <w:footnote w:type="continuationSeparator" w:id="0">
    <w:p w14:paraId="30DF3AF7" w14:textId="77777777" w:rsidR="00C06293" w:rsidRDefault="00C062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58B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B4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712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29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629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1CA7F"/>
  <w15:chartTrackingRefBased/>
  <w15:docId w15:val="{722B4BDF-99D1-48FA-A3B0-54F5BDE99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62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2023-11-25T15:47:00Z</dcterms:created>
  <dcterms:modified xsi:type="dcterms:W3CDTF">2023-11-25T15:48:00Z</dcterms:modified>
</cp:coreProperties>
</file>